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A5B7D" w14:textId="5DD4FE98" w:rsidR="00BA00AB" w:rsidRDefault="00EB2728" w:rsidP="009139A6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GB"/>
        </w:rPr>
        <w:t>William CHIEWE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>fl.1478)</w:t>
      </w:r>
    </w:p>
    <w:p w14:paraId="4F37ED80" w14:textId="2F9F3100" w:rsidR="00EB2728" w:rsidRDefault="00EB2728" w:rsidP="009139A6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</w:p>
    <w:p w14:paraId="09279D40" w14:textId="4FC86855" w:rsidR="00EB2728" w:rsidRDefault="00EB2728" w:rsidP="009139A6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</w:p>
    <w:p w14:paraId="565754AD" w14:textId="79B4C9A2" w:rsidR="00EB2728" w:rsidRDefault="00EB2728" w:rsidP="009139A6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22 Apr.1478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He was presented to the church of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Chilerton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Cantelope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, in the diocese</w:t>
      </w:r>
    </w:p>
    <w:p w14:paraId="27A83F65" w14:textId="0B338DB2" w:rsidR="00EB2728" w:rsidRDefault="00EB2728" w:rsidP="009139A6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of Bath and Wells.    (C.P.R. 1476-85 p.98)</w:t>
      </w:r>
    </w:p>
    <w:p w14:paraId="53CF8D00" w14:textId="5C6120B3" w:rsidR="00EB2728" w:rsidRDefault="00EB2728" w:rsidP="009139A6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</w:p>
    <w:p w14:paraId="15305BDB" w14:textId="7B409874" w:rsidR="00EB2728" w:rsidRDefault="00EB2728" w:rsidP="009139A6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</w:p>
    <w:p w14:paraId="7825874F" w14:textId="56525FF8" w:rsidR="00EB2728" w:rsidRDefault="00EB2728" w:rsidP="009139A6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23 March 2021</w:t>
      </w:r>
    </w:p>
    <w:p w14:paraId="5D3416B1" w14:textId="2F46F1FA" w:rsidR="00EB2728" w:rsidRPr="00EB2728" w:rsidRDefault="00EB2728" w:rsidP="009139A6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</w:p>
    <w:sectPr w:rsidR="00EB2728" w:rsidRPr="00EB27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25C5D" w14:textId="77777777" w:rsidR="00EB2728" w:rsidRDefault="00EB2728" w:rsidP="009139A6">
      <w:r>
        <w:separator/>
      </w:r>
    </w:p>
  </w:endnote>
  <w:endnote w:type="continuationSeparator" w:id="0">
    <w:p w14:paraId="1B6FD09F" w14:textId="77777777" w:rsidR="00EB2728" w:rsidRDefault="00EB27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0D7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423F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46E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14AE10" w14:textId="77777777" w:rsidR="00EB2728" w:rsidRDefault="00EB2728" w:rsidP="009139A6">
      <w:r>
        <w:separator/>
      </w:r>
    </w:p>
  </w:footnote>
  <w:footnote w:type="continuationSeparator" w:id="0">
    <w:p w14:paraId="7614F2CC" w14:textId="77777777" w:rsidR="00EB2728" w:rsidRDefault="00EB27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67F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EB5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786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728"/>
    <w:rsid w:val="000666E0"/>
    <w:rsid w:val="002510B7"/>
    <w:rsid w:val="005C130B"/>
    <w:rsid w:val="00826F5C"/>
    <w:rsid w:val="009139A6"/>
    <w:rsid w:val="009448BB"/>
    <w:rsid w:val="00A3176C"/>
    <w:rsid w:val="00BA00AB"/>
    <w:rsid w:val="00EB272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ECCC0"/>
  <w15:chartTrackingRefBased/>
  <w15:docId w15:val="{8FC25499-2F2A-4C5B-ADB7-9763B55D2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2021-03-23T21:50:00Z</dcterms:created>
  <dcterms:modified xsi:type="dcterms:W3CDTF">2021-03-23T21:58:00Z</dcterms:modified>
</cp:coreProperties>
</file>